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05C1E" w14:textId="1E061289" w:rsidR="00C15BEB" w:rsidRDefault="00FB1F42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EAEEEE" wp14:editId="6F9764E2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5D577CC" w14:textId="77777777" w:rsidR="00C15BEB" w:rsidRDefault="00C15BEB" w:rsidP="008A1D71">
                            <w:pPr>
                              <w:tabs>
                                <w:tab w:val="left" w:pos="0"/>
                              </w:tabs>
                              <w:ind w:left="113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15" w:dyaOrig="1080" w14:anchorId="122451F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5.75pt;height:54pt" fillcolor="window">
                                  <v:imagedata r:id="rId8" o:title="" croptop="24091f" cropbottom="21011f" cropleft="20268f" cropright="26821f"/>
                                </v:shape>
                                <o:OLEObject Type="Embed" ProgID="Word.Picture.8" ShapeID="_x0000_i1026" DrawAspect="Content" ObjectID="_1835781365" r:id="rId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EAEEE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" filled="f" stroked="f">
                <v:textbox>
                  <w:txbxContent>
                    <w:p w14:paraId="75D577CC" w14:textId="77777777" w:rsidR="00C15BEB" w:rsidRDefault="00C15BEB" w:rsidP="008A1D71">
                      <w:pPr>
                        <w:tabs>
                          <w:tab w:val="left" w:pos="0"/>
                        </w:tabs>
                        <w:ind w:left="1134"/>
                      </w:pPr>
                      <w:r w:rsidRPr="00E1158C">
                        <w:rPr>
                          <w:color w:val="000000"/>
                        </w:rPr>
                        <w:object w:dxaOrig="915" w:dyaOrig="1080" w14:anchorId="122451F1">
                          <v:shape id="_x0000_i1026" type="#_x0000_t75" style="width:45.75pt;height:54pt" fillcolor="window">
                            <v:imagedata r:id="rId8" o:title="" croptop="24091f" cropbottom="21011f" cropleft="20268f" cropright="26821f"/>
                          </v:shape>
                          <o:OLEObject Type="Embed" ProgID="Word.Picture.8" ShapeID="_x0000_i1026" DrawAspect="Content" ObjectID="_1835781365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3FAD333" w14:textId="77777777" w:rsidR="00C15BEB" w:rsidRDefault="00C15BEB" w:rsidP="002904BB">
      <w:pPr>
        <w:rPr>
          <w:noProof/>
          <w:color w:val="000000"/>
          <w:sz w:val="24"/>
        </w:rPr>
      </w:pPr>
    </w:p>
    <w:p w14:paraId="58851F5F" w14:textId="77777777" w:rsidR="00C15BEB" w:rsidRDefault="00C15BEB" w:rsidP="002904BB">
      <w:pPr>
        <w:rPr>
          <w:sz w:val="24"/>
        </w:rPr>
      </w:pPr>
    </w:p>
    <w:p w14:paraId="0611632C" w14:textId="77777777" w:rsidR="00C15BEB" w:rsidRDefault="00C15BEB" w:rsidP="002904BB">
      <w:pPr>
        <w:rPr>
          <w:sz w:val="24"/>
        </w:rPr>
      </w:pPr>
    </w:p>
    <w:p w14:paraId="6416326C" w14:textId="77777777" w:rsidR="00C15BEB" w:rsidRDefault="00C15BEB" w:rsidP="002904BB">
      <w:pPr>
        <w:rPr>
          <w:sz w:val="24"/>
        </w:rPr>
      </w:pPr>
    </w:p>
    <w:p w14:paraId="42995637" w14:textId="77777777" w:rsidR="00C15BEB" w:rsidRDefault="00C15BEB" w:rsidP="002904BB">
      <w:pPr>
        <w:rPr>
          <w:noProof/>
          <w:color w:val="000000"/>
          <w:sz w:val="24"/>
        </w:rPr>
      </w:pPr>
    </w:p>
    <w:p w14:paraId="0F8D54EC" w14:textId="77777777" w:rsidR="00C15BEB" w:rsidRPr="002A7B88" w:rsidRDefault="00C15BEB" w:rsidP="00D37C82">
      <w:pPr>
        <w:rPr>
          <w:b/>
          <w:color w:val="000000"/>
          <w:sz w:val="32"/>
          <w:szCs w:val="32"/>
          <w:lang w:val="en-US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>
        <w:rPr>
          <w:b/>
          <w:color w:val="000000"/>
          <w:sz w:val="32"/>
          <w:szCs w:val="32"/>
          <w:lang w:val="en-US"/>
        </w:rPr>
        <w:t>50</w:t>
      </w:r>
    </w:p>
    <w:p w14:paraId="3BFFAC83" w14:textId="77777777" w:rsidR="00C15BEB" w:rsidRPr="00E44F0D" w:rsidRDefault="00C15BEB" w:rsidP="00D37C82">
      <w:pPr>
        <w:rPr>
          <w:b/>
          <w:color w:val="000000"/>
          <w:szCs w:val="28"/>
        </w:rPr>
      </w:pPr>
    </w:p>
    <w:p w14:paraId="5A8A0211" w14:textId="77777777" w:rsidR="00C15BEB" w:rsidRDefault="00C15BEB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7B7E3644" w14:textId="77777777" w:rsidR="00C15BEB" w:rsidRPr="00E44F0D" w:rsidRDefault="00C15BEB" w:rsidP="00D37C82">
      <w:pPr>
        <w:rPr>
          <w:color w:val="000000"/>
          <w:spacing w:val="60"/>
          <w:szCs w:val="28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C15BEB" w:rsidRPr="003B4FF8" w14:paraId="5F9FA10C" w14:textId="77777777" w:rsidTr="00D25119">
        <w:tc>
          <w:tcPr>
            <w:tcW w:w="3436" w:type="dxa"/>
          </w:tcPr>
          <w:p w14:paraId="33F4C4B7" w14:textId="6A2BBDCF" w:rsidR="00C15BEB" w:rsidRPr="00B14BD5" w:rsidRDefault="00E1476C" w:rsidP="00E1476C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24 марта</w:t>
            </w:r>
            <w:r w:rsidR="00B14BD5">
              <w:rPr>
                <w:color w:val="000000"/>
                <w:szCs w:val="28"/>
              </w:rPr>
              <w:t xml:space="preserve"> 202</w:t>
            </w:r>
            <w:r>
              <w:rPr>
                <w:color w:val="000000"/>
                <w:szCs w:val="28"/>
              </w:rPr>
              <w:t>6</w:t>
            </w:r>
            <w:r w:rsidR="00B14BD5">
              <w:rPr>
                <w:color w:val="000000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02B7D9E" w14:textId="77777777" w:rsidR="00C15BEB" w:rsidRDefault="00C15BEB" w:rsidP="002A7B88"/>
          <w:p w14:paraId="2F7EE7C6" w14:textId="77777777" w:rsidR="00C15BEB" w:rsidRDefault="00C15BEB" w:rsidP="002A7B88">
            <w:pPr>
              <w:rPr>
                <w:color w:val="000000"/>
              </w:rPr>
            </w:pPr>
            <w:r>
              <w:t>Санкт-Петербург</w:t>
            </w:r>
          </w:p>
          <w:p w14:paraId="328E5472" w14:textId="77777777" w:rsidR="00C15BEB" w:rsidRPr="00E44F0D" w:rsidRDefault="00C15BEB" w:rsidP="002A7B88">
            <w:pPr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368" w:type="dxa"/>
          </w:tcPr>
          <w:p w14:paraId="194A7820" w14:textId="45E0EBEF" w:rsidR="00C15BEB" w:rsidRDefault="00631707" w:rsidP="002A7B88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                </w:t>
            </w:r>
            <w:r w:rsidR="00C15BEB" w:rsidRPr="003B4FF8">
              <w:rPr>
                <w:b/>
                <w:color w:val="000000"/>
                <w:szCs w:val="28"/>
              </w:rPr>
              <w:t xml:space="preserve">№ </w:t>
            </w:r>
            <w:r w:rsidR="00E1476C">
              <w:rPr>
                <w:b/>
                <w:color w:val="000000"/>
                <w:szCs w:val="28"/>
              </w:rPr>
              <w:t>7</w:t>
            </w:r>
            <w:r w:rsidR="00A42162">
              <w:rPr>
                <w:b/>
                <w:color w:val="000000"/>
                <w:szCs w:val="28"/>
              </w:rPr>
              <w:t>-</w:t>
            </w:r>
            <w:r w:rsidR="00D41DE1">
              <w:rPr>
                <w:b/>
                <w:color w:val="000000"/>
                <w:szCs w:val="28"/>
              </w:rPr>
              <w:t>2</w:t>
            </w:r>
          </w:p>
          <w:p w14:paraId="58EF2DE1" w14:textId="77777777" w:rsidR="00C15BEB" w:rsidRDefault="00C15BEB" w:rsidP="002A7B88">
            <w:pPr>
              <w:rPr>
                <w:b/>
                <w:color w:val="000000"/>
                <w:szCs w:val="28"/>
              </w:rPr>
            </w:pPr>
          </w:p>
          <w:p w14:paraId="6ABFEACD" w14:textId="77777777" w:rsidR="00C15BEB" w:rsidRPr="003B4FF8" w:rsidRDefault="00C15BEB" w:rsidP="002A7B88">
            <w:pPr>
              <w:rPr>
                <w:b/>
                <w:color w:val="000000"/>
                <w:szCs w:val="28"/>
              </w:rPr>
            </w:pPr>
          </w:p>
        </w:tc>
      </w:tr>
    </w:tbl>
    <w:p w14:paraId="09F23CC1" w14:textId="7326AE98" w:rsidR="00C15BEB" w:rsidRDefault="00C15BEB" w:rsidP="00B14BD5">
      <w:pPr>
        <w:rPr>
          <w:b/>
          <w:szCs w:val="28"/>
        </w:rPr>
      </w:pPr>
      <w:r w:rsidRPr="00613D49">
        <w:rPr>
          <w:b/>
          <w:szCs w:val="28"/>
        </w:rPr>
        <w:t>Об освобождении от обязанностей член</w:t>
      </w:r>
      <w:r w:rsidR="0048062A">
        <w:rPr>
          <w:b/>
          <w:szCs w:val="28"/>
        </w:rPr>
        <w:t>ов</w:t>
      </w:r>
      <w:r w:rsidRPr="00613D49">
        <w:rPr>
          <w:b/>
          <w:szCs w:val="28"/>
        </w:rPr>
        <w:t xml:space="preserve"> участк</w:t>
      </w:r>
      <w:r>
        <w:rPr>
          <w:b/>
          <w:szCs w:val="28"/>
        </w:rPr>
        <w:t>ов</w:t>
      </w:r>
      <w:r w:rsidR="00497274">
        <w:rPr>
          <w:b/>
          <w:szCs w:val="28"/>
        </w:rPr>
        <w:t>ой</w:t>
      </w:r>
      <w:r>
        <w:rPr>
          <w:b/>
          <w:szCs w:val="28"/>
        </w:rPr>
        <w:t xml:space="preserve"> </w:t>
      </w:r>
      <w:r w:rsidR="00725C52">
        <w:rPr>
          <w:b/>
          <w:szCs w:val="28"/>
        </w:rPr>
        <w:t>избирательн</w:t>
      </w:r>
      <w:r w:rsidR="00497274">
        <w:rPr>
          <w:b/>
          <w:szCs w:val="28"/>
        </w:rPr>
        <w:t>ой</w:t>
      </w:r>
      <w:r w:rsidR="00725C52">
        <w:rPr>
          <w:b/>
          <w:szCs w:val="28"/>
        </w:rPr>
        <w:t xml:space="preserve"> </w:t>
      </w:r>
      <w:r>
        <w:rPr>
          <w:b/>
          <w:szCs w:val="28"/>
        </w:rPr>
        <w:t>комисси</w:t>
      </w:r>
      <w:r w:rsidR="00497274">
        <w:rPr>
          <w:b/>
          <w:szCs w:val="28"/>
        </w:rPr>
        <w:t>и</w:t>
      </w:r>
      <w:r>
        <w:rPr>
          <w:b/>
          <w:szCs w:val="28"/>
        </w:rPr>
        <w:t xml:space="preserve"> </w:t>
      </w:r>
      <w:r w:rsidR="004B684E">
        <w:rPr>
          <w:b/>
          <w:szCs w:val="28"/>
        </w:rPr>
        <w:t>избирательн</w:t>
      </w:r>
      <w:r w:rsidR="00497274">
        <w:rPr>
          <w:b/>
          <w:szCs w:val="28"/>
        </w:rPr>
        <w:t>ого</w:t>
      </w:r>
      <w:r w:rsidR="004B684E">
        <w:rPr>
          <w:b/>
          <w:szCs w:val="28"/>
        </w:rPr>
        <w:t xml:space="preserve"> участк</w:t>
      </w:r>
      <w:r w:rsidR="00497274">
        <w:rPr>
          <w:b/>
          <w:szCs w:val="28"/>
        </w:rPr>
        <w:t>а</w:t>
      </w:r>
      <w:r w:rsidR="004B684E">
        <w:rPr>
          <w:b/>
          <w:szCs w:val="28"/>
        </w:rPr>
        <w:t xml:space="preserve"> </w:t>
      </w:r>
      <w:r w:rsidR="00552925">
        <w:rPr>
          <w:b/>
          <w:szCs w:val="28"/>
        </w:rPr>
        <w:t>№</w:t>
      </w:r>
      <w:r w:rsidR="0082349B">
        <w:rPr>
          <w:b/>
          <w:szCs w:val="28"/>
        </w:rPr>
        <w:t>№</w:t>
      </w:r>
      <w:r w:rsidR="00497274">
        <w:rPr>
          <w:b/>
          <w:szCs w:val="28"/>
        </w:rPr>
        <w:t xml:space="preserve"> </w:t>
      </w:r>
      <w:r w:rsidR="0082349B">
        <w:rPr>
          <w:b/>
          <w:szCs w:val="28"/>
        </w:rPr>
        <w:t>14</w:t>
      </w:r>
      <w:r w:rsidR="00E1476C">
        <w:rPr>
          <w:b/>
          <w:szCs w:val="28"/>
        </w:rPr>
        <w:t>43</w:t>
      </w:r>
      <w:r w:rsidR="0082349B">
        <w:rPr>
          <w:b/>
          <w:szCs w:val="28"/>
        </w:rPr>
        <w:t>, 145</w:t>
      </w:r>
      <w:r w:rsidR="00E1476C">
        <w:rPr>
          <w:b/>
          <w:szCs w:val="28"/>
        </w:rPr>
        <w:t>1</w:t>
      </w:r>
      <w:r w:rsidR="0082349B">
        <w:rPr>
          <w:b/>
          <w:szCs w:val="28"/>
        </w:rPr>
        <w:t>, 14</w:t>
      </w:r>
      <w:r w:rsidR="00E1476C">
        <w:rPr>
          <w:b/>
          <w:szCs w:val="28"/>
        </w:rPr>
        <w:t>54</w:t>
      </w:r>
      <w:r w:rsidR="00E11247">
        <w:rPr>
          <w:b/>
          <w:szCs w:val="28"/>
        </w:rPr>
        <w:t>, 14</w:t>
      </w:r>
      <w:r w:rsidR="00E1476C">
        <w:rPr>
          <w:b/>
          <w:szCs w:val="28"/>
        </w:rPr>
        <w:t>57</w:t>
      </w:r>
      <w:r w:rsidR="0082349B">
        <w:rPr>
          <w:b/>
          <w:szCs w:val="28"/>
        </w:rPr>
        <w:t xml:space="preserve">, </w:t>
      </w:r>
      <w:r w:rsidR="00E1476C">
        <w:rPr>
          <w:b/>
          <w:szCs w:val="28"/>
        </w:rPr>
        <w:t>1458</w:t>
      </w:r>
      <w:r w:rsidR="00496B1F">
        <w:rPr>
          <w:b/>
          <w:szCs w:val="28"/>
        </w:rPr>
        <w:t>, 1462</w:t>
      </w:r>
      <w:r w:rsidR="00E1476C">
        <w:rPr>
          <w:b/>
          <w:szCs w:val="28"/>
        </w:rPr>
        <w:t>.</w:t>
      </w:r>
    </w:p>
    <w:p w14:paraId="2D11611A" w14:textId="77777777" w:rsidR="00637F08" w:rsidRPr="00C009B5" w:rsidRDefault="00637F08" w:rsidP="009E379E">
      <w:pPr>
        <w:jc w:val="both"/>
        <w:rPr>
          <w:b/>
          <w:szCs w:val="28"/>
        </w:rPr>
      </w:pPr>
    </w:p>
    <w:p w14:paraId="0EC6E3A3" w14:textId="77777777" w:rsidR="00C15BEB" w:rsidRDefault="00C15BEB" w:rsidP="009E379E">
      <w:pPr>
        <w:jc w:val="both"/>
        <w:rPr>
          <w:b/>
          <w:szCs w:val="28"/>
        </w:rPr>
      </w:pPr>
    </w:p>
    <w:p w14:paraId="6C0FC407" w14:textId="5FCFFB12" w:rsidR="00410B8D" w:rsidRPr="00121E2F" w:rsidRDefault="00410B8D" w:rsidP="00820E6D">
      <w:pPr>
        <w:tabs>
          <w:tab w:val="left" w:pos="851"/>
          <w:tab w:val="left" w:pos="1365"/>
        </w:tabs>
        <w:ind w:firstLine="680"/>
        <w:jc w:val="both"/>
        <w:rPr>
          <w:szCs w:val="28"/>
        </w:rPr>
      </w:pPr>
      <w:bookmarkStart w:id="0" w:name="_Hlk81986919"/>
      <w:r w:rsidRPr="00121E2F">
        <w:rPr>
          <w:szCs w:val="28"/>
        </w:rPr>
        <w:t xml:space="preserve">В соответствии с пп. «а» пункта 6, п. 11 ст. 29 </w:t>
      </w:r>
      <w:r w:rsidRPr="00121E2F">
        <w:t>Федерального</w:t>
      </w:r>
      <w:r w:rsidRPr="00121E2F">
        <w:rPr>
          <w:spacing w:val="57"/>
        </w:rPr>
        <w:t xml:space="preserve"> </w:t>
      </w:r>
      <w:r w:rsidRPr="00121E2F">
        <w:t>закона от 12 июня 2002 года №67-ФЗ «Об основных гарантиях избирательных прав и права на участие в референдуме граждан Российской Федерации»</w:t>
      </w:r>
      <w:r w:rsidR="00B14BD5">
        <w:t xml:space="preserve">, п. 2 </w:t>
      </w:r>
      <w:r w:rsidR="00B14BD5" w:rsidRPr="00B14BD5">
        <w:t xml:space="preserve">статьи 3 Закона Санкт-Петербурга </w:t>
      </w:r>
      <w:r w:rsidR="00B14BD5">
        <w:t xml:space="preserve">от 20 июля 2006 года </w:t>
      </w:r>
      <w:r w:rsidR="00717D10">
        <w:t>№</w:t>
      </w:r>
      <w:r w:rsidR="00B14BD5">
        <w:t>385-57</w:t>
      </w:r>
      <w:r w:rsidR="00B14BD5" w:rsidRPr="00B14BD5">
        <w:t xml:space="preserve"> «О территориальных избирательных комиссиях в Санкт-Петербурге»</w:t>
      </w:r>
      <w:r w:rsidRPr="00121E2F">
        <w:rPr>
          <w:szCs w:val="28"/>
        </w:rPr>
        <w:t xml:space="preserve"> Территориальная избирательная комиссия № 50</w:t>
      </w:r>
    </w:p>
    <w:bookmarkEnd w:id="0"/>
    <w:p w14:paraId="474B7129" w14:textId="77777777" w:rsidR="00637F08" w:rsidRPr="00E44F0D" w:rsidRDefault="00637F08" w:rsidP="009E379E">
      <w:pPr>
        <w:tabs>
          <w:tab w:val="left" w:pos="851"/>
          <w:tab w:val="left" w:pos="1365"/>
        </w:tabs>
        <w:ind w:firstLine="680"/>
        <w:jc w:val="both"/>
        <w:rPr>
          <w:sz w:val="14"/>
          <w:szCs w:val="14"/>
        </w:rPr>
      </w:pPr>
    </w:p>
    <w:p w14:paraId="34411E51" w14:textId="77777777" w:rsidR="00C15BEB" w:rsidRDefault="00C15BEB" w:rsidP="009E379E">
      <w:pPr>
        <w:tabs>
          <w:tab w:val="left" w:pos="851"/>
          <w:tab w:val="left" w:pos="1365"/>
        </w:tabs>
        <w:jc w:val="left"/>
        <w:rPr>
          <w:b/>
          <w:i/>
          <w:szCs w:val="28"/>
        </w:rPr>
      </w:pPr>
      <w:r>
        <w:rPr>
          <w:b/>
          <w:i/>
          <w:szCs w:val="28"/>
        </w:rPr>
        <w:t>РЕШИЛА:</w:t>
      </w:r>
    </w:p>
    <w:p w14:paraId="4134DCE5" w14:textId="77777777" w:rsidR="00637F08" w:rsidRPr="00E44F0D" w:rsidRDefault="00637F08" w:rsidP="009E379E">
      <w:pPr>
        <w:tabs>
          <w:tab w:val="left" w:pos="851"/>
          <w:tab w:val="left" w:pos="1365"/>
        </w:tabs>
        <w:jc w:val="left"/>
        <w:rPr>
          <w:sz w:val="14"/>
          <w:szCs w:val="14"/>
        </w:rPr>
      </w:pPr>
    </w:p>
    <w:p w14:paraId="12819D68" w14:textId="661669B5" w:rsidR="00E276A1" w:rsidRPr="00144328" w:rsidRDefault="00144328" w:rsidP="00E276A1">
      <w:pPr>
        <w:tabs>
          <w:tab w:val="left" w:pos="1125"/>
          <w:tab w:val="center" w:pos="4677"/>
        </w:tabs>
        <w:spacing w:line="288" w:lineRule="auto"/>
        <w:ind w:firstLine="709"/>
        <w:jc w:val="both"/>
        <w:rPr>
          <w:szCs w:val="28"/>
        </w:rPr>
      </w:pPr>
      <w:r w:rsidRPr="00144328">
        <w:rPr>
          <w:szCs w:val="28"/>
        </w:rPr>
        <w:t>1.</w:t>
      </w:r>
      <w:r>
        <w:rPr>
          <w:szCs w:val="28"/>
        </w:rPr>
        <w:t xml:space="preserve"> </w:t>
      </w:r>
      <w:r w:rsidR="00C15BEB" w:rsidRPr="00144328">
        <w:rPr>
          <w:szCs w:val="28"/>
        </w:rPr>
        <w:t xml:space="preserve">Освободить </w:t>
      </w:r>
      <w:r w:rsidR="00697AC1" w:rsidRPr="00144328">
        <w:rPr>
          <w:szCs w:val="28"/>
        </w:rPr>
        <w:t>член</w:t>
      </w:r>
      <w:r w:rsidR="00734C85">
        <w:rPr>
          <w:szCs w:val="28"/>
        </w:rPr>
        <w:t>ов</w:t>
      </w:r>
      <w:r w:rsidR="00697AC1" w:rsidRPr="00144328">
        <w:rPr>
          <w:szCs w:val="28"/>
        </w:rPr>
        <w:t xml:space="preserve"> участков</w:t>
      </w:r>
      <w:r w:rsidR="00497274">
        <w:rPr>
          <w:szCs w:val="28"/>
        </w:rPr>
        <w:t>ой</w:t>
      </w:r>
      <w:r w:rsidR="00697AC1" w:rsidRPr="00144328">
        <w:rPr>
          <w:szCs w:val="28"/>
        </w:rPr>
        <w:t xml:space="preserve"> </w:t>
      </w:r>
      <w:r w:rsidR="00123838">
        <w:rPr>
          <w:szCs w:val="28"/>
        </w:rPr>
        <w:t>избирательн</w:t>
      </w:r>
      <w:r w:rsidR="00497274">
        <w:rPr>
          <w:szCs w:val="28"/>
        </w:rPr>
        <w:t>ой</w:t>
      </w:r>
      <w:r w:rsidR="00123838">
        <w:rPr>
          <w:szCs w:val="28"/>
        </w:rPr>
        <w:t xml:space="preserve"> </w:t>
      </w:r>
      <w:r w:rsidR="00697AC1" w:rsidRPr="00144328">
        <w:rPr>
          <w:szCs w:val="28"/>
        </w:rPr>
        <w:t>комисси</w:t>
      </w:r>
      <w:r w:rsidR="00497274">
        <w:rPr>
          <w:szCs w:val="28"/>
        </w:rPr>
        <w:t>и</w:t>
      </w:r>
      <w:r w:rsidR="00697AC1" w:rsidRPr="00144328">
        <w:rPr>
          <w:szCs w:val="28"/>
        </w:rPr>
        <w:t xml:space="preserve"> </w:t>
      </w:r>
      <w:r w:rsidR="00E44F0D">
        <w:rPr>
          <w:szCs w:val="28"/>
        </w:rPr>
        <w:t>избирательн</w:t>
      </w:r>
      <w:r w:rsidR="00497274">
        <w:rPr>
          <w:szCs w:val="28"/>
        </w:rPr>
        <w:t>ого</w:t>
      </w:r>
      <w:r w:rsidR="00E44F0D">
        <w:rPr>
          <w:szCs w:val="28"/>
        </w:rPr>
        <w:t xml:space="preserve"> участк</w:t>
      </w:r>
      <w:r w:rsidR="00497274">
        <w:rPr>
          <w:szCs w:val="28"/>
        </w:rPr>
        <w:t>а</w:t>
      </w:r>
      <w:r w:rsidR="00E44F0D">
        <w:rPr>
          <w:szCs w:val="28"/>
        </w:rPr>
        <w:t xml:space="preserve"> </w:t>
      </w:r>
      <w:r w:rsidR="0017513C" w:rsidRPr="0017513C">
        <w:rPr>
          <w:szCs w:val="28"/>
        </w:rPr>
        <w:t>№</w:t>
      </w:r>
      <w:r w:rsidR="0082349B">
        <w:rPr>
          <w:szCs w:val="28"/>
        </w:rPr>
        <w:t xml:space="preserve">№ </w:t>
      </w:r>
      <w:r w:rsidR="00E1476C" w:rsidRPr="00E1476C">
        <w:rPr>
          <w:szCs w:val="28"/>
        </w:rPr>
        <w:t>1443, 1451, 1454, 1457, 1458</w:t>
      </w:r>
      <w:r w:rsidR="00496B1F">
        <w:rPr>
          <w:szCs w:val="28"/>
        </w:rPr>
        <w:t>, 1462</w:t>
      </w:r>
      <w:r w:rsidR="0082349B">
        <w:rPr>
          <w:b/>
          <w:szCs w:val="28"/>
        </w:rPr>
        <w:t xml:space="preserve"> </w:t>
      </w:r>
      <w:r w:rsidR="00C15BEB" w:rsidRPr="00144328">
        <w:rPr>
          <w:szCs w:val="28"/>
        </w:rPr>
        <w:t>с правом решающего голоса от обязанностей члена участковой избирательной комиссии</w:t>
      </w:r>
      <w:r w:rsidR="00131A08" w:rsidRPr="00144328">
        <w:rPr>
          <w:szCs w:val="28"/>
        </w:rPr>
        <w:t xml:space="preserve"> </w:t>
      </w:r>
      <w:r w:rsidR="003C5E33" w:rsidRPr="00144328">
        <w:rPr>
          <w:szCs w:val="28"/>
        </w:rPr>
        <w:t xml:space="preserve">до истечения срока полномочий </w:t>
      </w:r>
      <w:r w:rsidR="00717D10">
        <w:rPr>
          <w:szCs w:val="28"/>
        </w:rPr>
        <w:t>без зачисления в резерв</w:t>
      </w:r>
      <w:r w:rsidR="007F5401" w:rsidRPr="00144328">
        <w:rPr>
          <w:szCs w:val="28"/>
        </w:rPr>
        <w:t>.</w:t>
      </w:r>
    </w:p>
    <w:p w14:paraId="5ED2C878" w14:textId="679A9D16" w:rsidR="00C15BEB" w:rsidRDefault="00A63A0A" w:rsidP="00497274">
      <w:pPr>
        <w:tabs>
          <w:tab w:val="left" w:pos="1125"/>
          <w:tab w:val="center" w:pos="4677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="00C15BEB" w:rsidRPr="00483477">
        <w:rPr>
          <w:szCs w:val="28"/>
        </w:rPr>
        <w:t> </w:t>
      </w:r>
      <w:r w:rsidR="00C15BEB">
        <w:rPr>
          <w:szCs w:val="28"/>
        </w:rPr>
        <w:t>Разместить настоящее решение на официальном</w:t>
      </w:r>
      <w:r w:rsidR="00C15BEB" w:rsidRPr="00483477">
        <w:rPr>
          <w:szCs w:val="28"/>
        </w:rPr>
        <w:t xml:space="preserve"> </w:t>
      </w:r>
      <w:r w:rsidR="00C15BEB">
        <w:rPr>
          <w:szCs w:val="28"/>
        </w:rPr>
        <w:t>сайте Территориальной избирательной комиссии №</w:t>
      </w:r>
      <w:r w:rsidR="00C15BEB" w:rsidRPr="002A7B88">
        <w:rPr>
          <w:szCs w:val="28"/>
        </w:rPr>
        <w:t>50</w:t>
      </w:r>
      <w:r w:rsidR="00C15BEB">
        <w:rPr>
          <w:szCs w:val="28"/>
        </w:rPr>
        <w:t xml:space="preserve"> в информационно-телекоммуникационной сети Интернет</w:t>
      </w:r>
      <w:r w:rsidR="00C15BEB" w:rsidRPr="00483477">
        <w:rPr>
          <w:szCs w:val="28"/>
        </w:rPr>
        <w:t>.</w:t>
      </w:r>
    </w:p>
    <w:p w14:paraId="57618034" w14:textId="777D2B8C" w:rsidR="00C15BEB" w:rsidRPr="00483477" w:rsidRDefault="00497274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="00C15BEB">
        <w:rPr>
          <w:szCs w:val="28"/>
        </w:rPr>
        <w:t xml:space="preserve">. Направить копию настоящего решения в </w:t>
      </w:r>
      <w:r w:rsidR="00C15BEB" w:rsidRPr="005E2846">
        <w:rPr>
          <w:szCs w:val="28"/>
        </w:rPr>
        <w:t>Санкт-Петербургск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избирательн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комисси</w:t>
      </w:r>
      <w:r w:rsidR="00C15BEB">
        <w:rPr>
          <w:szCs w:val="28"/>
        </w:rPr>
        <w:t>ю.</w:t>
      </w:r>
    </w:p>
    <w:p w14:paraId="52803836" w14:textId="62128D68" w:rsidR="00C15BEB" w:rsidRDefault="00497274" w:rsidP="00F93605">
      <w:pPr>
        <w:tabs>
          <w:tab w:val="left" w:pos="851"/>
          <w:tab w:val="left" w:pos="1365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="00C15BEB" w:rsidRPr="00C90B73">
        <w:rPr>
          <w:szCs w:val="28"/>
        </w:rPr>
        <w:t>.</w:t>
      </w:r>
      <w:r w:rsidR="00F93605">
        <w:rPr>
          <w:szCs w:val="28"/>
        </w:rPr>
        <w:t xml:space="preserve"> </w:t>
      </w:r>
      <w:r w:rsidR="00C15BEB" w:rsidRPr="00C90B73">
        <w:rPr>
          <w:szCs w:val="28"/>
        </w:rPr>
        <w:t>Контроль за исполнением настоящего решения возложить на секретаря Т</w:t>
      </w:r>
      <w:r w:rsidR="00F93605">
        <w:rPr>
          <w:szCs w:val="28"/>
        </w:rPr>
        <w:t>ерриториальной избирательной комиссии</w:t>
      </w:r>
      <w:r w:rsidR="00C15BEB" w:rsidRPr="00C90B73">
        <w:rPr>
          <w:szCs w:val="28"/>
        </w:rPr>
        <w:t xml:space="preserve"> №</w:t>
      </w:r>
      <w:r w:rsidR="00123838" w:rsidRPr="00123838">
        <w:rPr>
          <w:sz w:val="8"/>
          <w:szCs w:val="8"/>
        </w:rPr>
        <w:t xml:space="preserve"> </w:t>
      </w:r>
      <w:r w:rsidR="00C15BEB">
        <w:rPr>
          <w:szCs w:val="28"/>
        </w:rPr>
        <w:t>50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Гурына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С</w:t>
      </w:r>
      <w:r w:rsidR="00C15BEB" w:rsidRPr="00C90B73">
        <w:rPr>
          <w:szCs w:val="28"/>
        </w:rPr>
        <w:t>.В.</w:t>
      </w:r>
    </w:p>
    <w:p w14:paraId="7CC7CC0F" w14:textId="77777777" w:rsidR="00820E6D" w:rsidRPr="00C90B73" w:rsidRDefault="00820E6D" w:rsidP="00F93605">
      <w:pPr>
        <w:tabs>
          <w:tab w:val="left" w:pos="851"/>
          <w:tab w:val="left" w:pos="1365"/>
        </w:tabs>
        <w:spacing w:line="288" w:lineRule="auto"/>
        <w:ind w:firstLine="709"/>
        <w:jc w:val="both"/>
        <w:rPr>
          <w:szCs w:val="28"/>
        </w:rPr>
      </w:pPr>
    </w:p>
    <w:p w14:paraId="73027FF8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bookmarkStart w:id="1" w:name="_Hlk74647214"/>
      <w:r w:rsidRPr="00C90B73">
        <w:rPr>
          <w:szCs w:val="28"/>
        </w:rPr>
        <w:t>Председатель Территориальной</w:t>
      </w:r>
    </w:p>
    <w:p w14:paraId="41F4444E" w14:textId="2026121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комиссии №</w:t>
      </w:r>
      <w:r>
        <w:rPr>
          <w:szCs w:val="28"/>
        </w:rPr>
        <w:t>50</w:t>
      </w:r>
      <w:r w:rsidRPr="00C90B73">
        <w:rPr>
          <w:szCs w:val="28"/>
        </w:rPr>
        <w:t xml:space="preserve">          </w:t>
      </w:r>
      <w:r>
        <w:rPr>
          <w:szCs w:val="28"/>
        </w:rPr>
        <w:t xml:space="preserve">         </w:t>
      </w:r>
      <w:r w:rsidRPr="00C90B73">
        <w:rPr>
          <w:szCs w:val="28"/>
        </w:rPr>
        <w:t xml:space="preserve">                   </w:t>
      </w:r>
      <w:r>
        <w:rPr>
          <w:szCs w:val="28"/>
        </w:rPr>
        <w:t xml:space="preserve">          </w:t>
      </w:r>
      <w:r w:rsidRPr="00C90B73">
        <w:rPr>
          <w:szCs w:val="28"/>
        </w:rPr>
        <w:t xml:space="preserve">     </w:t>
      </w:r>
      <w:r w:rsidR="00497274">
        <w:rPr>
          <w:szCs w:val="28"/>
        </w:rPr>
        <w:t>В.Е. Алексеев</w:t>
      </w:r>
      <w:r w:rsidRPr="00C90B73">
        <w:rPr>
          <w:szCs w:val="28"/>
        </w:rPr>
        <w:t xml:space="preserve"> </w:t>
      </w:r>
    </w:p>
    <w:p w14:paraId="52ED3DE0" w14:textId="77777777" w:rsidR="00C15BEB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726B9689" w14:textId="77777777" w:rsidR="00F93605" w:rsidRPr="00C90B73" w:rsidRDefault="00F93605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247AEFA5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 w:rsidRPr="00C90B73">
        <w:rPr>
          <w:szCs w:val="28"/>
        </w:rPr>
        <w:t xml:space="preserve">Секретарь Территориальной </w:t>
      </w:r>
    </w:p>
    <w:p w14:paraId="41A7AED5" w14:textId="65C4E0E4" w:rsidR="00497274" w:rsidRDefault="00C15BEB" w:rsidP="008E3EAE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</w:t>
      </w:r>
      <w:r>
        <w:rPr>
          <w:szCs w:val="28"/>
        </w:rPr>
        <w:t xml:space="preserve">ии №50  </w:t>
      </w:r>
      <w:r w:rsidRPr="00C90B73">
        <w:rPr>
          <w:szCs w:val="28"/>
        </w:rPr>
        <w:t xml:space="preserve">                                    </w:t>
      </w:r>
      <w:r>
        <w:rPr>
          <w:szCs w:val="28"/>
        </w:rPr>
        <w:t xml:space="preserve">        </w:t>
      </w:r>
      <w:r w:rsidRPr="00C90B73">
        <w:rPr>
          <w:szCs w:val="28"/>
        </w:rPr>
        <w:t xml:space="preserve">   </w:t>
      </w:r>
      <w:r>
        <w:rPr>
          <w:szCs w:val="28"/>
        </w:rPr>
        <w:t xml:space="preserve">   </w:t>
      </w:r>
      <w:r w:rsidRPr="00C90B73">
        <w:rPr>
          <w:szCs w:val="28"/>
        </w:rPr>
        <w:t xml:space="preserve"> </w:t>
      </w:r>
      <w:r>
        <w:rPr>
          <w:szCs w:val="28"/>
        </w:rPr>
        <w:t>С</w:t>
      </w:r>
      <w:r w:rsidRPr="00C90B73">
        <w:rPr>
          <w:szCs w:val="28"/>
        </w:rPr>
        <w:t xml:space="preserve">.В. </w:t>
      </w:r>
      <w:r>
        <w:rPr>
          <w:szCs w:val="28"/>
        </w:rPr>
        <w:t>Гурын</w:t>
      </w:r>
      <w:r w:rsidRPr="00C90B73">
        <w:rPr>
          <w:szCs w:val="28"/>
        </w:rPr>
        <w:t xml:space="preserve"> </w:t>
      </w:r>
      <w:bookmarkEnd w:id="1"/>
    </w:p>
    <w:p w14:paraId="6EF02803" w14:textId="77777777" w:rsidR="00146071" w:rsidRDefault="00146071">
      <w:pPr>
        <w:jc w:val="left"/>
        <w:rPr>
          <w:sz w:val="24"/>
        </w:rPr>
      </w:pPr>
      <w:r>
        <w:rPr>
          <w:sz w:val="24"/>
        </w:rPr>
        <w:br w:type="page"/>
      </w:r>
    </w:p>
    <w:p w14:paraId="46363DD3" w14:textId="4742F650" w:rsidR="000C212A" w:rsidRDefault="000C212A" w:rsidP="000C212A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lastRenderedPageBreak/>
        <w:t xml:space="preserve">Приложение </w:t>
      </w:r>
    </w:p>
    <w:p w14:paraId="29EE9C9F" w14:textId="77777777" w:rsidR="000C212A" w:rsidRDefault="000C212A" w:rsidP="000C212A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t>к решению Территориальной избирательной комиссии №</w:t>
      </w:r>
      <w:r w:rsidRPr="00666202">
        <w:rPr>
          <w:sz w:val="8"/>
          <w:szCs w:val="8"/>
          <w:lang w:val="en-US"/>
        </w:rPr>
        <w:t> </w:t>
      </w:r>
      <w:r>
        <w:rPr>
          <w:sz w:val="24"/>
        </w:rPr>
        <w:t>50</w:t>
      </w:r>
    </w:p>
    <w:p w14:paraId="41FB58DA" w14:textId="7D370C4D" w:rsidR="000C212A" w:rsidRDefault="000C212A" w:rsidP="000C212A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t>от</w:t>
      </w:r>
      <w:r>
        <w:rPr>
          <w:sz w:val="24"/>
          <w:lang w:val="en-US"/>
        </w:rPr>
        <w:t> </w:t>
      </w:r>
      <w:r w:rsidR="00E1476C" w:rsidRPr="00E1476C">
        <w:rPr>
          <w:sz w:val="24"/>
        </w:rPr>
        <w:t>24 марта 2026 года</w:t>
      </w:r>
      <w:r>
        <w:rPr>
          <w:sz w:val="24"/>
        </w:rPr>
        <w:t xml:space="preserve"> № </w:t>
      </w:r>
      <w:r w:rsidR="00E1476C">
        <w:rPr>
          <w:sz w:val="24"/>
        </w:rPr>
        <w:t>7</w:t>
      </w:r>
      <w:r>
        <w:rPr>
          <w:sz w:val="24"/>
        </w:rPr>
        <w:t>-</w:t>
      </w:r>
      <w:r w:rsidR="00D41DE1">
        <w:rPr>
          <w:sz w:val="24"/>
        </w:rPr>
        <w:t>2</w:t>
      </w:r>
    </w:p>
    <w:p w14:paraId="299EA53F" w14:textId="77777777" w:rsidR="000C212A" w:rsidRDefault="000C212A">
      <w:pPr>
        <w:jc w:val="left"/>
        <w:rPr>
          <w:szCs w:val="28"/>
        </w:rPr>
      </w:pPr>
    </w:p>
    <w:tbl>
      <w:tblPr>
        <w:tblW w:w="980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"/>
        <w:gridCol w:w="3230"/>
        <w:gridCol w:w="2384"/>
        <w:gridCol w:w="3382"/>
      </w:tblGrid>
      <w:tr w:rsidR="00D41DE1" w:rsidRPr="008A5AF1" w14:paraId="646119A3" w14:textId="77777777" w:rsidTr="0082349B">
        <w:trPr>
          <w:cantSplit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4C0C" w14:textId="77777777" w:rsidR="00D41DE1" w:rsidRPr="008A5AF1" w:rsidRDefault="00D41DE1" w:rsidP="00015C1A">
            <w:pPr>
              <w:rPr>
                <w:szCs w:val="28"/>
                <w:lang w:eastAsia="en-US"/>
              </w:rPr>
            </w:pPr>
            <w:r w:rsidRPr="008A5AF1">
              <w:rPr>
                <w:szCs w:val="28"/>
              </w:rPr>
              <w:t>№ п</w:t>
            </w:r>
            <w:r w:rsidRPr="008A5AF1">
              <w:rPr>
                <w:szCs w:val="28"/>
                <w:lang w:val="en-US"/>
              </w:rPr>
              <w:t>/</w:t>
            </w:r>
            <w:r w:rsidRPr="008A5AF1">
              <w:rPr>
                <w:szCs w:val="28"/>
              </w:rPr>
              <w:t>п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22CE" w14:textId="77777777" w:rsidR="00D41DE1" w:rsidRPr="008A5AF1" w:rsidRDefault="00D41DE1" w:rsidP="00015C1A">
            <w:pPr>
              <w:rPr>
                <w:szCs w:val="28"/>
                <w:lang w:eastAsia="en-US"/>
              </w:rPr>
            </w:pPr>
            <w:r w:rsidRPr="008A5AF1">
              <w:rPr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F3B7" w14:textId="4A7E48FF" w:rsidR="00D41DE1" w:rsidRPr="008A5AF1" w:rsidRDefault="00D41DE1" w:rsidP="00015C1A">
            <w:pPr>
              <w:rPr>
                <w:szCs w:val="28"/>
              </w:rPr>
            </w:pPr>
            <w:r>
              <w:rPr>
                <w:szCs w:val="28"/>
              </w:rPr>
              <w:t>№ УИК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0663" w14:textId="6B773144" w:rsidR="00D41DE1" w:rsidRPr="008A5AF1" w:rsidRDefault="00D41DE1" w:rsidP="00015C1A">
            <w:pPr>
              <w:rPr>
                <w:szCs w:val="28"/>
                <w:lang w:eastAsia="en-US"/>
              </w:rPr>
            </w:pPr>
            <w:r w:rsidRPr="008A5AF1">
              <w:rPr>
                <w:szCs w:val="28"/>
              </w:rPr>
              <w:t>Субъект предложения кандидатуры в состав участковой избирательной комиссии</w:t>
            </w:r>
          </w:p>
        </w:tc>
      </w:tr>
      <w:tr w:rsidR="00E1476C" w:rsidRPr="008A5AF1" w14:paraId="2C17B16D" w14:textId="77777777" w:rsidTr="00D77B7C">
        <w:trPr>
          <w:cantSplit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C296" w14:textId="1F5BCA70" w:rsidR="00E1476C" w:rsidRPr="008A5AF1" w:rsidRDefault="00E1476C" w:rsidP="00E1476C">
            <w:pPr>
              <w:rPr>
                <w:szCs w:val="28"/>
              </w:rPr>
            </w:pPr>
            <w:r w:rsidRPr="0072374B">
              <w:t>1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EBEE" w14:textId="6F66B35B" w:rsidR="00E1476C" w:rsidRPr="00AF4F85" w:rsidRDefault="00E1476C" w:rsidP="00E1476C">
            <w:pPr>
              <w:rPr>
                <w:szCs w:val="28"/>
              </w:rPr>
            </w:pPr>
            <w:r w:rsidRPr="00AF4F85">
              <w:rPr>
                <w:color w:val="000000"/>
                <w:szCs w:val="28"/>
              </w:rPr>
              <w:t>Вавилова Светлана Венегдитовна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CEC5" w14:textId="3AA3A0F0" w:rsidR="00E1476C" w:rsidRPr="00D41DE1" w:rsidRDefault="00E1476C" w:rsidP="00E1476C">
            <w:pPr>
              <w:rPr>
                <w:color w:val="000000"/>
                <w:szCs w:val="28"/>
              </w:rPr>
            </w:pPr>
            <w:r>
              <w:t>1443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D177" w14:textId="5404F4F8" w:rsidR="00E1476C" w:rsidRPr="00D41DE1" w:rsidRDefault="00E1476C" w:rsidP="00E1476C">
            <w:pPr>
              <w:rPr>
                <w:sz w:val="22"/>
                <w:szCs w:val="22"/>
              </w:rPr>
            </w:pPr>
            <w:r w:rsidRPr="00946E0B">
              <w:t>собрание избирателей по месту работы</w:t>
            </w:r>
          </w:p>
        </w:tc>
      </w:tr>
      <w:tr w:rsidR="00E1476C" w:rsidRPr="008A5AF1" w14:paraId="709FDA05" w14:textId="77777777" w:rsidTr="00D77B7C">
        <w:trPr>
          <w:cantSplit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5D30" w14:textId="3D2023A1" w:rsidR="00E1476C" w:rsidRPr="008A5AF1" w:rsidRDefault="00E1476C" w:rsidP="00E1476C">
            <w:pPr>
              <w:rPr>
                <w:szCs w:val="28"/>
              </w:rPr>
            </w:pPr>
            <w:r w:rsidRPr="0072374B">
              <w:t>2</w:t>
            </w:r>
          </w:p>
        </w:tc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BE2D" w14:textId="3BBA60F3" w:rsidR="00E1476C" w:rsidRPr="00AF4F85" w:rsidRDefault="00E1476C" w:rsidP="00E1476C">
            <w:pPr>
              <w:rPr>
                <w:szCs w:val="28"/>
              </w:rPr>
            </w:pPr>
            <w:r w:rsidRPr="00AF4F85">
              <w:rPr>
                <w:color w:val="000000"/>
                <w:szCs w:val="28"/>
              </w:rPr>
              <w:t>Макаркин Даниил Антонович</w:t>
            </w:r>
          </w:p>
        </w:tc>
        <w:tc>
          <w:tcPr>
            <w:tcW w:w="2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D720" w14:textId="3C2DA126" w:rsidR="00E1476C" w:rsidRPr="00D41DE1" w:rsidRDefault="00E1476C" w:rsidP="00E1476C">
            <w:pPr>
              <w:rPr>
                <w:color w:val="000000"/>
                <w:szCs w:val="28"/>
              </w:rPr>
            </w:pPr>
            <w:r>
              <w:t>1451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8B1F" w14:textId="13D29923" w:rsidR="00E1476C" w:rsidRPr="00D41DE1" w:rsidRDefault="00E1476C" w:rsidP="00E1476C">
            <w:pPr>
              <w:rPr>
                <w:sz w:val="22"/>
                <w:szCs w:val="22"/>
              </w:rPr>
            </w:pPr>
            <w:r w:rsidRPr="00946E0B">
              <w:t>собрание избирателей по месту работы</w:t>
            </w:r>
          </w:p>
        </w:tc>
      </w:tr>
      <w:tr w:rsidR="00E1476C" w:rsidRPr="008A5AF1" w14:paraId="60FA9C7B" w14:textId="77777777" w:rsidTr="00D77B7C">
        <w:trPr>
          <w:cantSplit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140F" w14:textId="54300E87" w:rsidR="00E1476C" w:rsidRPr="008A5AF1" w:rsidRDefault="00E1476C" w:rsidP="00E1476C">
            <w:pPr>
              <w:rPr>
                <w:szCs w:val="28"/>
              </w:rPr>
            </w:pPr>
            <w:r w:rsidRPr="0072374B">
              <w:t>3</w:t>
            </w:r>
          </w:p>
        </w:tc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6946" w14:textId="6BB17425" w:rsidR="00E1476C" w:rsidRPr="00AF4F85" w:rsidRDefault="00E1476C" w:rsidP="00E1476C">
            <w:pPr>
              <w:rPr>
                <w:szCs w:val="28"/>
              </w:rPr>
            </w:pPr>
            <w:r w:rsidRPr="00AF4F85">
              <w:rPr>
                <w:color w:val="000000"/>
                <w:szCs w:val="28"/>
              </w:rPr>
              <w:t>Заозерская Анна Александровна</w:t>
            </w:r>
          </w:p>
        </w:tc>
        <w:tc>
          <w:tcPr>
            <w:tcW w:w="2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81CD" w14:textId="1C7B10B0" w:rsidR="00E1476C" w:rsidRPr="00D41DE1" w:rsidRDefault="00E1476C" w:rsidP="00E1476C">
            <w:pPr>
              <w:rPr>
                <w:color w:val="000000"/>
                <w:szCs w:val="28"/>
              </w:rPr>
            </w:pPr>
            <w:r>
              <w:t>1454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9CDD" w14:textId="3CC6C962" w:rsidR="00E1476C" w:rsidRPr="00D41DE1" w:rsidRDefault="00E1476C" w:rsidP="00E1476C">
            <w:pPr>
              <w:rPr>
                <w:sz w:val="24"/>
              </w:rPr>
            </w:pPr>
            <w:r w:rsidRPr="0072374B">
              <w:t xml:space="preserve">собрание избирателей по месту </w:t>
            </w:r>
            <w:r>
              <w:t>жительства</w:t>
            </w:r>
          </w:p>
        </w:tc>
      </w:tr>
      <w:tr w:rsidR="00E1476C" w:rsidRPr="008A5AF1" w14:paraId="3C365A6E" w14:textId="77777777" w:rsidTr="00D77B7C">
        <w:trPr>
          <w:cantSplit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FF72" w14:textId="79F767F0" w:rsidR="00E1476C" w:rsidRPr="008A5AF1" w:rsidRDefault="00E1476C" w:rsidP="00E1476C">
            <w:pPr>
              <w:rPr>
                <w:szCs w:val="28"/>
              </w:rPr>
            </w:pPr>
            <w:r w:rsidRPr="0072374B">
              <w:t>4</w:t>
            </w:r>
          </w:p>
        </w:tc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8A75" w14:textId="4ABC09E2" w:rsidR="00E1476C" w:rsidRPr="00AF4F85" w:rsidRDefault="00E1476C" w:rsidP="00E1476C">
            <w:pPr>
              <w:rPr>
                <w:szCs w:val="28"/>
              </w:rPr>
            </w:pPr>
            <w:r w:rsidRPr="00AF4F85">
              <w:rPr>
                <w:color w:val="000000"/>
                <w:szCs w:val="28"/>
              </w:rPr>
              <w:t>Ивановская Валентина Дмитриевна</w:t>
            </w:r>
          </w:p>
        </w:tc>
        <w:tc>
          <w:tcPr>
            <w:tcW w:w="2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8B91" w14:textId="7AAB1794" w:rsidR="00E1476C" w:rsidRPr="00D41DE1" w:rsidRDefault="00E1476C" w:rsidP="00E1476C">
            <w:pPr>
              <w:rPr>
                <w:color w:val="000000"/>
                <w:szCs w:val="28"/>
              </w:rPr>
            </w:pPr>
            <w:r>
              <w:t>1457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A6BD" w14:textId="13C569EF" w:rsidR="00E1476C" w:rsidRPr="00D41DE1" w:rsidRDefault="00E1476C" w:rsidP="00E1476C">
            <w:pPr>
              <w:rPr>
                <w:sz w:val="24"/>
              </w:rPr>
            </w:pPr>
            <w:r w:rsidRPr="00946E0B">
              <w:t>собрание избирателей по месту работы</w:t>
            </w:r>
          </w:p>
        </w:tc>
      </w:tr>
      <w:tr w:rsidR="00E1476C" w:rsidRPr="008A5AF1" w14:paraId="5B79227B" w14:textId="77777777" w:rsidTr="00E1476C">
        <w:trPr>
          <w:cantSplit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A99A" w14:textId="1417EEF2" w:rsidR="00E1476C" w:rsidRPr="008A5AF1" w:rsidRDefault="00E1476C" w:rsidP="00E1476C">
            <w:pPr>
              <w:rPr>
                <w:szCs w:val="28"/>
              </w:rPr>
            </w:pPr>
            <w:r w:rsidRPr="0072374B">
              <w:t>5</w:t>
            </w:r>
          </w:p>
        </w:tc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6AE9" w14:textId="21E357FE" w:rsidR="00E1476C" w:rsidRPr="00AF4F85" w:rsidRDefault="00E1476C" w:rsidP="00E1476C">
            <w:pPr>
              <w:rPr>
                <w:szCs w:val="28"/>
              </w:rPr>
            </w:pPr>
            <w:r w:rsidRPr="00AF4F85">
              <w:rPr>
                <w:color w:val="000000"/>
                <w:szCs w:val="28"/>
              </w:rPr>
              <w:t>Адамацкий Игорь Сергеевич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34EE" w14:textId="071B4806" w:rsidR="00E1476C" w:rsidRPr="00D41DE1" w:rsidRDefault="00E1476C" w:rsidP="00E1476C">
            <w:pPr>
              <w:rPr>
                <w:color w:val="000000"/>
                <w:szCs w:val="28"/>
              </w:rPr>
            </w:pPr>
            <w:r w:rsidRPr="0072374B">
              <w:t>145</w:t>
            </w:r>
            <w:r>
              <w:t>8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510C" w14:textId="61BD748B" w:rsidR="00E1476C" w:rsidRPr="000C212A" w:rsidRDefault="00E1476C" w:rsidP="00E1476C">
            <w:pPr>
              <w:rPr>
                <w:sz w:val="24"/>
              </w:rPr>
            </w:pPr>
            <w:r w:rsidRPr="0072374B">
              <w:t xml:space="preserve">собрание избирателей по месту </w:t>
            </w:r>
            <w:r>
              <w:t>жительства</w:t>
            </w:r>
          </w:p>
        </w:tc>
      </w:tr>
      <w:tr w:rsidR="00E1476C" w:rsidRPr="008A5AF1" w14:paraId="6B86F165" w14:textId="77777777" w:rsidTr="00E1476C">
        <w:trPr>
          <w:cantSplit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3599" w14:textId="2E04E871" w:rsidR="00E1476C" w:rsidRPr="0072374B" w:rsidRDefault="00496B1F" w:rsidP="00E1476C">
            <w:r>
              <w:t>6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F518" w14:textId="3A80B253" w:rsidR="00E1476C" w:rsidRPr="00AF4F85" w:rsidRDefault="00E1476C" w:rsidP="00E1476C">
            <w:pPr>
              <w:rPr>
                <w:color w:val="000000"/>
                <w:szCs w:val="28"/>
              </w:rPr>
            </w:pPr>
            <w:r w:rsidRPr="00AF4F85">
              <w:rPr>
                <w:color w:val="000000"/>
                <w:szCs w:val="28"/>
              </w:rPr>
              <w:t>Аксенов Дамир Амирович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4A47" w14:textId="61CA1916" w:rsidR="00E1476C" w:rsidRPr="0072374B" w:rsidRDefault="00E1476C" w:rsidP="00E1476C">
            <w:r>
              <w:t>1462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2DE1" w14:textId="3B51F1CF" w:rsidR="00E1476C" w:rsidRPr="00AF4F85" w:rsidRDefault="00E1476C" w:rsidP="00E1476C">
            <w:pPr>
              <w:rPr>
                <w:szCs w:val="28"/>
              </w:rPr>
            </w:pPr>
            <w:r w:rsidRPr="00AF4F85">
              <w:rPr>
                <w:color w:val="000000"/>
                <w:szCs w:val="28"/>
              </w:rPr>
              <w:t>Политическая партия "НОВЫЕ ЛЮДИ"</w:t>
            </w:r>
          </w:p>
        </w:tc>
      </w:tr>
      <w:tr w:rsidR="00E1476C" w:rsidRPr="008A5AF1" w14:paraId="2480575B" w14:textId="77777777" w:rsidTr="00E1476C">
        <w:trPr>
          <w:cantSplit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98EB" w14:textId="0D560E32" w:rsidR="00E1476C" w:rsidRPr="0072374B" w:rsidRDefault="00496B1F" w:rsidP="00E1476C">
            <w:r>
              <w:t>7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4264" w14:textId="712BE165" w:rsidR="00E1476C" w:rsidRPr="00AF4F85" w:rsidRDefault="00E1476C" w:rsidP="00E1476C">
            <w:pPr>
              <w:rPr>
                <w:color w:val="000000"/>
                <w:szCs w:val="28"/>
              </w:rPr>
            </w:pPr>
            <w:r w:rsidRPr="00AF4F85">
              <w:rPr>
                <w:color w:val="000000"/>
                <w:szCs w:val="28"/>
              </w:rPr>
              <w:t>Аксенова Раиса Борисовна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DA0E" w14:textId="6A3D215B" w:rsidR="00E1476C" w:rsidRPr="0072374B" w:rsidRDefault="00E1476C" w:rsidP="00E1476C">
            <w:r>
              <w:t>1462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423A" w14:textId="51B6654B" w:rsidR="00E1476C" w:rsidRPr="00AF4F85" w:rsidRDefault="00E1476C" w:rsidP="00E1476C">
            <w:pPr>
              <w:rPr>
                <w:szCs w:val="28"/>
              </w:rPr>
            </w:pPr>
            <w:r w:rsidRPr="00AF4F85">
              <w:rPr>
                <w:color w:val="000000"/>
                <w:szCs w:val="28"/>
              </w:rPr>
              <w:t>Политическая партия "Гражда</w:t>
            </w:r>
            <w:bookmarkStart w:id="2" w:name="_GoBack"/>
            <w:bookmarkEnd w:id="2"/>
            <w:r w:rsidRPr="00AF4F85">
              <w:rPr>
                <w:color w:val="000000"/>
                <w:szCs w:val="28"/>
              </w:rPr>
              <w:t>нская Платформа"</w:t>
            </w:r>
          </w:p>
        </w:tc>
      </w:tr>
      <w:tr w:rsidR="00496B1F" w:rsidRPr="008A5AF1" w14:paraId="21D6832F" w14:textId="77777777" w:rsidTr="00E1476C">
        <w:trPr>
          <w:cantSplit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F8FD" w14:textId="396B5128" w:rsidR="00496B1F" w:rsidRPr="0072374B" w:rsidRDefault="00496B1F" w:rsidP="00496B1F">
            <w:r>
              <w:t>8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F23B" w14:textId="335B7BF3" w:rsidR="00496B1F" w:rsidRPr="00AF4F85" w:rsidRDefault="00496B1F" w:rsidP="00496B1F">
            <w:pPr>
              <w:rPr>
                <w:color w:val="000000"/>
                <w:szCs w:val="28"/>
              </w:rPr>
            </w:pPr>
            <w:r w:rsidRPr="00AF4F85">
              <w:rPr>
                <w:color w:val="000000"/>
                <w:szCs w:val="28"/>
              </w:rPr>
              <w:t>Балдина Татьяна Ефимовна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7FA0" w14:textId="077292D5" w:rsidR="00496B1F" w:rsidRPr="0072374B" w:rsidRDefault="00496B1F" w:rsidP="00496B1F">
            <w:r>
              <w:t>1462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EDD3" w14:textId="4B1BABC3" w:rsidR="00496B1F" w:rsidRPr="00AF4F85" w:rsidRDefault="00496B1F" w:rsidP="00496B1F">
            <w:pPr>
              <w:rPr>
                <w:color w:val="000000"/>
                <w:szCs w:val="28"/>
              </w:rPr>
            </w:pPr>
            <w:r w:rsidRPr="00AF4F85">
              <w:rPr>
                <w:color w:val="000000"/>
                <w:szCs w:val="28"/>
              </w:rPr>
              <w:t>собрание избирателей по месту жительства</w:t>
            </w:r>
          </w:p>
        </w:tc>
      </w:tr>
      <w:tr w:rsidR="00496B1F" w:rsidRPr="008A5AF1" w14:paraId="2AEC95F7" w14:textId="77777777" w:rsidTr="007979BB">
        <w:trPr>
          <w:cantSplit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1C2E" w14:textId="65153FD3" w:rsidR="00496B1F" w:rsidRPr="0072374B" w:rsidRDefault="00496B1F" w:rsidP="00496B1F">
            <w:r>
              <w:t>9</w:t>
            </w:r>
          </w:p>
        </w:tc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0BBE" w14:textId="4F960950" w:rsidR="00496B1F" w:rsidRPr="00AF4F85" w:rsidRDefault="00496B1F" w:rsidP="00496B1F">
            <w:pPr>
              <w:rPr>
                <w:color w:val="000000"/>
                <w:szCs w:val="28"/>
              </w:rPr>
            </w:pPr>
            <w:r w:rsidRPr="00AF4F85">
              <w:rPr>
                <w:color w:val="000000"/>
                <w:szCs w:val="28"/>
              </w:rPr>
              <w:t>Вихров Григорий Алексеевич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65BC2" w14:textId="3D560535" w:rsidR="00496B1F" w:rsidRPr="0072374B" w:rsidRDefault="00496B1F" w:rsidP="00496B1F">
            <w:r>
              <w:t>1462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CBE3" w14:textId="7F992FA7" w:rsidR="00496B1F" w:rsidRPr="00AF4F85" w:rsidRDefault="00496B1F" w:rsidP="00496B1F">
            <w:pPr>
              <w:rPr>
                <w:color w:val="000000"/>
                <w:szCs w:val="28"/>
              </w:rPr>
            </w:pPr>
            <w:r w:rsidRPr="00AF4F85">
              <w:rPr>
                <w:color w:val="000000"/>
                <w:szCs w:val="28"/>
              </w:rPr>
              <w:t>собрание избирателей по месту жительства</w:t>
            </w:r>
          </w:p>
        </w:tc>
      </w:tr>
    </w:tbl>
    <w:p w14:paraId="491A4C56" w14:textId="77777777" w:rsidR="00497274" w:rsidRDefault="00497274">
      <w:pPr>
        <w:jc w:val="left"/>
        <w:rPr>
          <w:szCs w:val="28"/>
        </w:rPr>
      </w:pPr>
    </w:p>
    <w:p w14:paraId="1DE1429A" w14:textId="7717A59F" w:rsidR="00C15BEB" w:rsidRDefault="00C15BEB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6139BCDF" w14:textId="7F0F9771" w:rsidR="00497274" w:rsidRDefault="00497274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1431C17D" w14:textId="53D8A091" w:rsidR="00497274" w:rsidRDefault="00497274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3894B172" w14:textId="3B6822EE" w:rsidR="00497274" w:rsidRDefault="00497274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2510C700" w14:textId="77777777" w:rsidR="00497274" w:rsidRDefault="00497274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sectPr w:rsidR="00497274" w:rsidSect="008E3EAE">
      <w:pgSz w:w="11906" w:h="16838"/>
      <w:pgMar w:top="426" w:right="851" w:bottom="1134" w:left="1418" w:header="737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8FBCD9" w14:textId="77777777" w:rsidR="00F60FD8" w:rsidRDefault="00F60FD8" w:rsidP="008A42CE">
      <w:r>
        <w:separator/>
      </w:r>
    </w:p>
  </w:endnote>
  <w:endnote w:type="continuationSeparator" w:id="0">
    <w:p w14:paraId="33F47D64" w14:textId="77777777" w:rsidR="00F60FD8" w:rsidRDefault="00F60FD8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CB5DEB" w14:textId="77777777" w:rsidR="00F60FD8" w:rsidRDefault="00F60FD8" w:rsidP="008A42CE">
      <w:r>
        <w:separator/>
      </w:r>
    </w:p>
  </w:footnote>
  <w:footnote w:type="continuationSeparator" w:id="0">
    <w:p w14:paraId="4E8B0EBB" w14:textId="77777777" w:rsidR="00F60FD8" w:rsidRDefault="00F60FD8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21A89"/>
    <w:multiLevelType w:val="hybridMultilevel"/>
    <w:tmpl w:val="1E12DB0E"/>
    <w:lvl w:ilvl="0" w:tplc="FEC211B2">
      <w:start w:val="1"/>
      <w:numFmt w:val="decimal"/>
      <w:lvlText w:val="%1."/>
      <w:lvlJc w:val="left"/>
      <w:pPr>
        <w:ind w:left="107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" w15:restartNumberingAfterBreak="0">
    <w:nsid w:val="323313B9"/>
    <w:multiLevelType w:val="hybridMultilevel"/>
    <w:tmpl w:val="BB427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E166462"/>
    <w:multiLevelType w:val="hybridMultilevel"/>
    <w:tmpl w:val="BD949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4BD301C"/>
    <w:multiLevelType w:val="hybridMultilevel"/>
    <w:tmpl w:val="E1A2C7FE"/>
    <w:lvl w:ilvl="0" w:tplc="0DBAE65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22706B0"/>
    <w:multiLevelType w:val="hybridMultilevel"/>
    <w:tmpl w:val="933249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14E0A"/>
    <w:rsid w:val="00022A37"/>
    <w:rsid w:val="000239C4"/>
    <w:rsid w:val="00032AE4"/>
    <w:rsid w:val="00032D12"/>
    <w:rsid w:val="00035B70"/>
    <w:rsid w:val="00050CB2"/>
    <w:rsid w:val="00051561"/>
    <w:rsid w:val="000537D1"/>
    <w:rsid w:val="00063597"/>
    <w:rsid w:val="000649F1"/>
    <w:rsid w:val="00064A84"/>
    <w:rsid w:val="00081918"/>
    <w:rsid w:val="0008218A"/>
    <w:rsid w:val="00084616"/>
    <w:rsid w:val="0009549C"/>
    <w:rsid w:val="000A1836"/>
    <w:rsid w:val="000A7DAF"/>
    <w:rsid w:val="000B60AB"/>
    <w:rsid w:val="000B63D0"/>
    <w:rsid w:val="000C212A"/>
    <w:rsid w:val="000C3F5C"/>
    <w:rsid w:val="000C4183"/>
    <w:rsid w:val="000D426F"/>
    <w:rsid w:val="000D638C"/>
    <w:rsid w:val="000D72A4"/>
    <w:rsid w:val="000E5015"/>
    <w:rsid w:val="00100DF9"/>
    <w:rsid w:val="0010552F"/>
    <w:rsid w:val="001059BF"/>
    <w:rsid w:val="0011138C"/>
    <w:rsid w:val="00123838"/>
    <w:rsid w:val="001256FB"/>
    <w:rsid w:val="00131A08"/>
    <w:rsid w:val="0013447F"/>
    <w:rsid w:val="0013623F"/>
    <w:rsid w:val="0014169A"/>
    <w:rsid w:val="00143058"/>
    <w:rsid w:val="00144328"/>
    <w:rsid w:val="00146071"/>
    <w:rsid w:val="00147AE3"/>
    <w:rsid w:val="001557E1"/>
    <w:rsid w:val="001570DC"/>
    <w:rsid w:val="00162F08"/>
    <w:rsid w:val="001638B7"/>
    <w:rsid w:val="00166458"/>
    <w:rsid w:val="00173161"/>
    <w:rsid w:val="00174D0F"/>
    <w:rsid w:val="0017513C"/>
    <w:rsid w:val="001818E2"/>
    <w:rsid w:val="0018446F"/>
    <w:rsid w:val="00184EB4"/>
    <w:rsid w:val="00192D84"/>
    <w:rsid w:val="001A00D4"/>
    <w:rsid w:val="001A336E"/>
    <w:rsid w:val="001A5153"/>
    <w:rsid w:val="001B00A6"/>
    <w:rsid w:val="001B35D3"/>
    <w:rsid w:val="001C265F"/>
    <w:rsid w:val="001C2C38"/>
    <w:rsid w:val="001D5CD6"/>
    <w:rsid w:val="001E75B4"/>
    <w:rsid w:val="001F274D"/>
    <w:rsid w:val="00203491"/>
    <w:rsid w:val="0021300D"/>
    <w:rsid w:val="00213383"/>
    <w:rsid w:val="00213BD0"/>
    <w:rsid w:val="002156BE"/>
    <w:rsid w:val="00221841"/>
    <w:rsid w:val="00222DEB"/>
    <w:rsid w:val="00230470"/>
    <w:rsid w:val="002304DE"/>
    <w:rsid w:val="00237BCB"/>
    <w:rsid w:val="00250552"/>
    <w:rsid w:val="0026670F"/>
    <w:rsid w:val="0028522A"/>
    <w:rsid w:val="00287BCE"/>
    <w:rsid w:val="002904BB"/>
    <w:rsid w:val="00293EAE"/>
    <w:rsid w:val="00297E16"/>
    <w:rsid w:val="002A5857"/>
    <w:rsid w:val="002A66C7"/>
    <w:rsid w:val="002A6EC5"/>
    <w:rsid w:val="002A7B88"/>
    <w:rsid w:val="002B7E3D"/>
    <w:rsid w:val="002C1AAD"/>
    <w:rsid w:val="002C59FD"/>
    <w:rsid w:val="002C77E7"/>
    <w:rsid w:val="002D2FF7"/>
    <w:rsid w:val="002D5135"/>
    <w:rsid w:val="002E146E"/>
    <w:rsid w:val="002E584E"/>
    <w:rsid w:val="002F4454"/>
    <w:rsid w:val="002F7E5C"/>
    <w:rsid w:val="00301C79"/>
    <w:rsid w:val="0030217F"/>
    <w:rsid w:val="00313254"/>
    <w:rsid w:val="003160D2"/>
    <w:rsid w:val="00322EDB"/>
    <w:rsid w:val="00325784"/>
    <w:rsid w:val="00332E93"/>
    <w:rsid w:val="00360B98"/>
    <w:rsid w:val="003654AB"/>
    <w:rsid w:val="00365BB0"/>
    <w:rsid w:val="00366601"/>
    <w:rsid w:val="00366EEE"/>
    <w:rsid w:val="00370DC0"/>
    <w:rsid w:val="00384039"/>
    <w:rsid w:val="00384CAB"/>
    <w:rsid w:val="0038700B"/>
    <w:rsid w:val="00397EEB"/>
    <w:rsid w:val="003A3E64"/>
    <w:rsid w:val="003A41C4"/>
    <w:rsid w:val="003B4FF8"/>
    <w:rsid w:val="003C5E33"/>
    <w:rsid w:val="003D3B48"/>
    <w:rsid w:val="003D614B"/>
    <w:rsid w:val="003F5701"/>
    <w:rsid w:val="00400BB7"/>
    <w:rsid w:val="00410B8D"/>
    <w:rsid w:val="00414156"/>
    <w:rsid w:val="004200BE"/>
    <w:rsid w:val="00432C41"/>
    <w:rsid w:val="0043340F"/>
    <w:rsid w:val="00434B2B"/>
    <w:rsid w:val="00437A31"/>
    <w:rsid w:val="004415A4"/>
    <w:rsid w:val="00443B11"/>
    <w:rsid w:val="00443E9F"/>
    <w:rsid w:val="00453573"/>
    <w:rsid w:val="00455D6C"/>
    <w:rsid w:val="00460B7E"/>
    <w:rsid w:val="004648E6"/>
    <w:rsid w:val="00464B95"/>
    <w:rsid w:val="0048062A"/>
    <w:rsid w:val="00482EB7"/>
    <w:rsid w:val="00483477"/>
    <w:rsid w:val="004834EE"/>
    <w:rsid w:val="004937C8"/>
    <w:rsid w:val="00496B1F"/>
    <w:rsid w:val="00497274"/>
    <w:rsid w:val="00497F26"/>
    <w:rsid w:val="004B684E"/>
    <w:rsid w:val="004B73FD"/>
    <w:rsid w:val="004C00EC"/>
    <w:rsid w:val="004C1716"/>
    <w:rsid w:val="004C519D"/>
    <w:rsid w:val="004C6B40"/>
    <w:rsid w:val="004D06B6"/>
    <w:rsid w:val="004D71E6"/>
    <w:rsid w:val="004E00B0"/>
    <w:rsid w:val="004E10F9"/>
    <w:rsid w:val="004E4640"/>
    <w:rsid w:val="004E56D9"/>
    <w:rsid w:val="005065D3"/>
    <w:rsid w:val="00512163"/>
    <w:rsid w:val="005142FB"/>
    <w:rsid w:val="005175FF"/>
    <w:rsid w:val="00540E51"/>
    <w:rsid w:val="005511D1"/>
    <w:rsid w:val="00552925"/>
    <w:rsid w:val="00565E63"/>
    <w:rsid w:val="005715AA"/>
    <w:rsid w:val="00576A75"/>
    <w:rsid w:val="00582DB1"/>
    <w:rsid w:val="00594DA7"/>
    <w:rsid w:val="005A3706"/>
    <w:rsid w:val="005C0001"/>
    <w:rsid w:val="005D3DDA"/>
    <w:rsid w:val="005D4BDA"/>
    <w:rsid w:val="005E2846"/>
    <w:rsid w:val="0060617A"/>
    <w:rsid w:val="00613D49"/>
    <w:rsid w:val="0061728C"/>
    <w:rsid w:val="00617492"/>
    <w:rsid w:val="00631707"/>
    <w:rsid w:val="00632259"/>
    <w:rsid w:val="00637F08"/>
    <w:rsid w:val="00647C3B"/>
    <w:rsid w:val="006511FC"/>
    <w:rsid w:val="0065248B"/>
    <w:rsid w:val="00656962"/>
    <w:rsid w:val="0066069D"/>
    <w:rsid w:val="006616BD"/>
    <w:rsid w:val="00667221"/>
    <w:rsid w:val="006731F2"/>
    <w:rsid w:val="00680A7A"/>
    <w:rsid w:val="00683ECC"/>
    <w:rsid w:val="006960C5"/>
    <w:rsid w:val="00697AC1"/>
    <w:rsid w:val="006A5FB7"/>
    <w:rsid w:val="006B23FF"/>
    <w:rsid w:val="006C5AF5"/>
    <w:rsid w:val="006E0AFD"/>
    <w:rsid w:val="006E7208"/>
    <w:rsid w:val="006E7EAC"/>
    <w:rsid w:val="00702E29"/>
    <w:rsid w:val="0070590C"/>
    <w:rsid w:val="00717D10"/>
    <w:rsid w:val="007255A8"/>
    <w:rsid w:val="00725C52"/>
    <w:rsid w:val="0073436D"/>
    <w:rsid w:val="00734BD6"/>
    <w:rsid w:val="00734C85"/>
    <w:rsid w:val="00744023"/>
    <w:rsid w:val="0074568B"/>
    <w:rsid w:val="00755A32"/>
    <w:rsid w:val="00756229"/>
    <w:rsid w:val="00757DEC"/>
    <w:rsid w:val="00766C65"/>
    <w:rsid w:val="00767791"/>
    <w:rsid w:val="007729A4"/>
    <w:rsid w:val="00783B99"/>
    <w:rsid w:val="00793D3C"/>
    <w:rsid w:val="007B1AD4"/>
    <w:rsid w:val="007B3ECD"/>
    <w:rsid w:val="007B6B17"/>
    <w:rsid w:val="007B757D"/>
    <w:rsid w:val="007E1362"/>
    <w:rsid w:val="007E1900"/>
    <w:rsid w:val="007E44A8"/>
    <w:rsid w:val="007F0AD2"/>
    <w:rsid w:val="007F5401"/>
    <w:rsid w:val="00802646"/>
    <w:rsid w:val="00805441"/>
    <w:rsid w:val="00807342"/>
    <w:rsid w:val="0081004D"/>
    <w:rsid w:val="0081381E"/>
    <w:rsid w:val="00815782"/>
    <w:rsid w:val="008176BA"/>
    <w:rsid w:val="00820324"/>
    <w:rsid w:val="00820E6D"/>
    <w:rsid w:val="0082349B"/>
    <w:rsid w:val="00825916"/>
    <w:rsid w:val="0083430A"/>
    <w:rsid w:val="008374B6"/>
    <w:rsid w:val="00845EC1"/>
    <w:rsid w:val="008461EF"/>
    <w:rsid w:val="00846FF9"/>
    <w:rsid w:val="00860760"/>
    <w:rsid w:val="00860796"/>
    <w:rsid w:val="008678D0"/>
    <w:rsid w:val="00873A49"/>
    <w:rsid w:val="00873A50"/>
    <w:rsid w:val="00875DA2"/>
    <w:rsid w:val="00895AA7"/>
    <w:rsid w:val="008A1D71"/>
    <w:rsid w:val="008A42CE"/>
    <w:rsid w:val="008A61CB"/>
    <w:rsid w:val="008B2639"/>
    <w:rsid w:val="008B46CB"/>
    <w:rsid w:val="008B750E"/>
    <w:rsid w:val="008C6A5F"/>
    <w:rsid w:val="008D2C4D"/>
    <w:rsid w:val="008D6B77"/>
    <w:rsid w:val="008E1A36"/>
    <w:rsid w:val="008E3EAE"/>
    <w:rsid w:val="008E7E2D"/>
    <w:rsid w:val="008F2640"/>
    <w:rsid w:val="00906373"/>
    <w:rsid w:val="00906A2D"/>
    <w:rsid w:val="0091678C"/>
    <w:rsid w:val="00924EB8"/>
    <w:rsid w:val="00926C4A"/>
    <w:rsid w:val="00930949"/>
    <w:rsid w:val="009342E2"/>
    <w:rsid w:val="00943ECC"/>
    <w:rsid w:val="00945E18"/>
    <w:rsid w:val="00950DAA"/>
    <w:rsid w:val="009562B2"/>
    <w:rsid w:val="00965624"/>
    <w:rsid w:val="00976CDD"/>
    <w:rsid w:val="00983B01"/>
    <w:rsid w:val="00995233"/>
    <w:rsid w:val="009A61AE"/>
    <w:rsid w:val="009A7A8B"/>
    <w:rsid w:val="009B06B2"/>
    <w:rsid w:val="009D420E"/>
    <w:rsid w:val="009D6403"/>
    <w:rsid w:val="009E28E4"/>
    <w:rsid w:val="009E379E"/>
    <w:rsid w:val="009E660E"/>
    <w:rsid w:val="009F6EEF"/>
    <w:rsid w:val="00A04D92"/>
    <w:rsid w:val="00A0573F"/>
    <w:rsid w:val="00A11F5B"/>
    <w:rsid w:val="00A13C77"/>
    <w:rsid w:val="00A341B6"/>
    <w:rsid w:val="00A42162"/>
    <w:rsid w:val="00A62581"/>
    <w:rsid w:val="00A63A0A"/>
    <w:rsid w:val="00A819C8"/>
    <w:rsid w:val="00A8322E"/>
    <w:rsid w:val="00A95B9D"/>
    <w:rsid w:val="00AC2DDB"/>
    <w:rsid w:val="00AC58EC"/>
    <w:rsid w:val="00AC7FD5"/>
    <w:rsid w:val="00AD16BA"/>
    <w:rsid w:val="00AD2794"/>
    <w:rsid w:val="00AD4E30"/>
    <w:rsid w:val="00AE1279"/>
    <w:rsid w:val="00AE35AB"/>
    <w:rsid w:val="00AF3430"/>
    <w:rsid w:val="00AF4F85"/>
    <w:rsid w:val="00B06D2B"/>
    <w:rsid w:val="00B07DDA"/>
    <w:rsid w:val="00B14BD5"/>
    <w:rsid w:val="00B37966"/>
    <w:rsid w:val="00B6246B"/>
    <w:rsid w:val="00B64069"/>
    <w:rsid w:val="00B67B08"/>
    <w:rsid w:val="00B92A24"/>
    <w:rsid w:val="00B941FF"/>
    <w:rsid w:val="00BA5951"/>
    <w:rsid w:val="00BB60C8"/>
    <w:rsid w:val="00BC4DE3"/>
    <w:rsid w:val="00BC61BD"/>
    <w:rsid w:val="00BC6E11"/>
    <w:rsid w:val="00BD2A2C"/>
    <w:rsid w:val="00BD5C0F"/>
    <w:rsid w:val="00BD6EDA"/>
    <w:rsid w:val="00BE5CEC"/>
    <w:rsid w:val="00BF3598"/>
    <w:rsid w:val="00BF747C"/>
    <w:rsid w:val="00C009B5"/>
    <w:rsid w:val="00C13F5F"/>
    <w:rsid w:val="00C15BEB"/>
    <w:rsid w:val="00C206D4"/>
    <w:rsid w:val="00C25A9D"/>
    <w:rsid w:val="00C37F02"/>
    <w:rsid w:val="00C50DC8"/>
    <w:rsid w:val="00C56809"/>
    <w:rsid w:val="00C57324"/>
    <w:rsid w:val="00C606D5"/>
    <w:rsid w:val="00C621D6"/>
    <w:rsid w:val="00C90B73"/>
    <w:rsid w:val="00C96671"/>
    <w:rsid w:val="00CB0F51"/>
    <w:rsid w:val="00CB2383"/>
    <w:rsid w:val="00CB323F"/>
    <w:rsid w:val="00CB68A0"/>
    <w:rsid w:val="00CC3A1C"/>
    <w:rsid w:val="00CD11CC"/>
    <w:rsid w:val="00CE573C"/>
    <w:rsid w:val="00CE625A"/>
    <w:rsid w:val="00D07251"/>
    <w:rsid w:val="00D114C5"/>
    <w:rsid w:val="00D124FA"/>
    <w:rsid w:val="00D13B1F"/>
    <w:rsid w:val="00D25119"/>
    <w:rsid w:val="00D3167C"/>
    <w:rsid w:val="00D32379"/>
    <w:rsid w:val="00D33DCC"/>
    <w:rsid w:val="00D37C82"/>
    <w:rsid w:val="00D40CB5"/>
    <w:rsid w:val="00D41DE1"/>
    <w:rsid w:val="00D47018"/>
    <w:rsid w:val="00D520BD"/>
    <w:rsid w:val="00D5440F"/>
    <w:rsid w:val="00D54A6E"/>
    <w:rsid w:val="00D57BA8"/>
    <w:rsid w:val="00D6317E"/>
    <w:rsid w:val="00D70EE2"/>
    <w:rsid w:val="00D751B7"/>
    <w:rsid w:val="00D76F63"/>
    <w:rsid w:val="00D83307"/>
    <w:rsid w:val="00D86F4A"/>
    <w:rsid w:val="00D91D9A"/>
    <w:rsid w:val="00DC3686"/>
    <w:rsid w:val="00DD311B"/>
    <w:rsid w:val="00DD361B"/>
    <w:rsid w:val="00DE0081"/>
    <w:rsid w:val="00DE653C"/>
    <w:rsid w:val="00DF0930"/>
    <w:rsid w:val="00DF152D"/>
    <w:rsid w:val="00DF779D"/>
    <w:rsid w:val="00E11247"/>
    <w:rsid w:val="00E1158C"/>
    <w:rsid w:val="00E1476C"/>
    <w:rsid w:val="00E228AB"/>
    <w:rsid w:val="00E276A1"/>
    <w:rsid w:val="00E30566"/>
    <w:rsid w:val="00E37B3B"/>
    <w:rsid w:val="00E44F0D"/>
    <w:rsid w:val="00E54C74"/>
    <w:rsid w:val="00E55B1D"/>
    <w:rsid w:val="00E56368"/>
    <w:rsid w:val="00E82819"/>
    <w:rsid w:val="00E83A07"/>
    <w:rsid w:val="00E91904"/>
    <w:rsid w:val="00E963B3"/>
    <w:rsid w:val="00EA1680"/>
    <w:rsid w:val="00EB0DD4"/>
    <w:rsid w:val="00EB16CA"/>
    <w:rsid w:val="00EB3AB0"/>
    <w:rsid w:val="00EB59BB"/>
    <w:rsid w:val="00ED525C"/>
    <w:rsid w:val="00EE0FB3"/>
    <w:rsid w:val="00EF3D65"/>
    <w:rsid w:val="00EF433E"/>
    <w:rsid w:val="00F04C84"/>
    <w:rsid w:val="00F24BFF"/>
    <w:rsid w:val="00F33D02"/>
    <w:rsid w:val="00F40658"/>
    <w:rsid w:val="00F51F00"/>
    <w:rsid w:val="00F520AE"/>
    <w:rsid w:val="00F573A6"/>
    <w:rsid w:val="00F60FD8"/>
    <w:rsid w:val="00F65FFF"/>
    <w:rsid w:val="00F808B1"/>
    <w:rsid w:val="00F818FF"/>
    <w:rsid w:val="00F861F1"/>
    <w:rsid w:val="00F93605"/>
    <w:rsid w:val="00FB1F42"/>
    <w:rsid w:val="00FB603E"/>
    <w:rsid w:val="00FE1F48"/>
    <w:rsid w:val="00FE782B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93A178B"/>
  <w15:docId w15:val="{AC0C5DF2-A194-47A0-A8DC-33F12CD16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rsid w:val="0021300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A42CE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"/>
    <w:next w:val="a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9">
    <w:name w:val="List Paragraph"/>
    <w:basedOn w:val="a"/>
    <w:uiPriority w:val="99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a">
    <w:name w:val="Body Text"/>
    <w:basedOn w:val="a"/>
    <w:link w:val="ab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c">
    <w:name w:val="Balloon Text"/>
    <w:basedOn w:val="a"/>
    <w:link w:val="ad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1381E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7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5B665-51B5-430D-95E0-9D283DCCC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2</TotalTime>
  <Pages>2</Pages>
  <Words>299</Words>
  <Characters>2150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3</cp:revision>
  <cp:lastPrinted>2026-01-22T09:26:00Z</cp:lastPrinted>
  <dcterms:created xsi:type="dcterms:W3CDTF">2026-03-23T11:29:00Z</dcterms:created>
  <dcterms:modified xsi:type="dcterms:W3CDTF">2026-03-23T11:30:00Z</dcterms:modified>
</cp:coreProperties>
</file>